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ED4" w:rsidRDefault="00F57ED4" w:rsidP="00F57ED4">
      <w:pPr>
        <w:pStyle w:val="Heading1"/>
        <w:jc w:val="center"/>
      </w:pPr>
      <w:r>
        <w:t>CONTRACT DE INCHIRIERE</w:t>
      </w:r>
    </w:p>
    <w:p w:rsidR="00F57ED4" w:rsidRDefault="00F57ED4" w:rsidP="00F57ED4"/>
    <w:p w:rsidR="00F57ED4" w:rsidRDefault="00F57ED4" w:rsidP="00F57ED4">
      <w:pPr>
        <w:pStyle w:val="Heading2"/>
      </w:pPr>
      <w:r>
        <w:t>I. PARTILE</w:t>
      </w:r>
    </w:p>
    <w:p w:rsidR="00F57ED4" w:rsidRDefault="00F57ED4" w:rsidP="00F57ED4"/>
    <w:p w:rsidR="00F57ED4" w:rsidRDefault="00F57ED4" w:rsidP="00F57ED4">
      <w:pPr>
        <w:pStyle w:val="Heading3"/>
      </w:pPr>
      <w:r>
        <w:t>Art.1</w:t>
      </w:r>
    </w:p>
    <w:p w:rsidR="00F57ED4" w:rsidRDefault="00F57ED4" w:rsidP="00F57ED4"/>
    <w:p w:rsidR="00F57ED4" w:rsidRDefault="00F57ED4" w:rsidP="00F57ED4">
      <w:pPr>
        <w:spacing w:line="360" w:lineRule="auto"/>
      </w:pPr>
      <w:r w:rsidRPr="00F57ED4">
        <w:rPr>
          <w:b/>
        </w:rPr>
        <w:t>Subsemnatul(a)</w:t>
      </w:r>
      <w:r>
        <w:t xml:space="preserve">___________________________, cu domiciliul in localitatea ______________________ , str. ____________________, nr. __, bl. __, ap. __, jud. _____________, identificat cu B.I./C.I. seria ____, nr. ___________________, eliberat de Politia _________, la data de ___/___/______, in calitate de </w:t>
      </w:r>
      <w:r w:rsidRPr="00F57ED4">
        <w:rPr>
          <w:b/>
        </w:rPr>
        <w:t>PROPRIETAR</w:t>
      </w:r>
    </w:p>
    <w:p w:rsidR="00F57ED4" w:rsidRDefault="00F57ED4" w:rsidP="00F57ED4">
      <w:r>
        <w:t>si</w:t>
      </w:r>
    </w:p>
    <w:p w:rsidR="00F57ED4" w:rsidRDefault="00F57ED4" w:rsidP="00F57ED4">
      <w:r w:rsidRPr="00F57ED4">
        <w:rPr>
          <w:b/>
        </w:rPr>
        <w:t>Subsemnatul(a)</w:t>
      </w:r>
      <w:r>
        <w:t xml:space="preserve">___________________________, cu domiciliul in localitatea ______________________ , str. ____________________, nr. __, bl. __, ap. __, jud. _____________, identificat cu B.I./C.I. seria ____, nr. ___________________, eliberat de Politia _________, la data de ___/___/______, in calitate de </w:t>
      </w:r>
      <w:r w:rsidRPr="00F57ED4">
        <w:rPr>
          <w:b/>
        </w:rPr>
        <w:t>CHIRIAS</w:t>
      </w:r>
      <w:r>
        <w:t>,</w:t>
      </w:r>
    </w:p>
    <w:p w:rsidR="00F57ED4" w:rsidRDefault="00F57ED4" w:rsidP="00F57ED4"/>
    <w:p w:rsidR="00F57ED4" w:rsidRDefault="00F57ED4" w:rsidP="00F57ED4">
      <w:pPr>
        <w:pStyle w:val="Heading2"/>
      </w:pPr>
      <w:r>
        <w:t>II. OBIECTUL CONTRACTULUI</w:t>
      </w:r>
    </w:p>
    <w:p w:rsidR="00F57ED4" w:rsidRDefault="00F57ED4" w:rsidP="00F57ED4"/>
    <w:p w:rsidR="00F57ED4" w:rsidRDefault="00F57ED4" w:rsidP="00F57ED4">
      <w:pPr>
        <w:pStyle w:val="Heading3"/>
      </w:pPr>
      <w:r>
        <w:t>Art. 2</w:t>
      </w:r>
    </w:p>
    <w:p w:rsidR="00F57ED4" w:rsidRDefault="00F57ED4" w:rsidP="00F57ED4"/>
    <w:p w:rsidR="00F57ED4" w:rsidRDefault="00F57ED4" w:rsidP="00F57ED4">
      <w:pPr>
        <w:spacing w:line="360" w:lineRule="auto"/>
      </w:pPr>
      <w:r>
        <w:t>Inchirierea apartamentului/imobilului, situat in ________________, str_______________, nr. ______., compus din ________________________________________.</w:t>
      </w:r>
    </w:p>
    <w:p w:rsidR="00F57ED4" w:rsidRDefault="00F57ED4" w:rsidP="00F57ED4"/>
    <w:p w:rsidR="00F57ED4" w:rsidRDefault="00F57ED4" w:rsidP="003E0B19">
      <w:pPr>
        <w:spacing w:line="360" w:lineRule="auto"/>
      </w:pPr>
      <w:r>
        <w:t>Folosinta efectiva a imobilului inchiriat incepand cu ___</w:t>
      </w:r>
      <w:r w:rsidR="003E0B19">
        <w:t>/</w:t>
      </w:r>
      <w:r>
        <w:t>___</w:t>
      </w:r>
      <w:r w:rsidR="003E0B19">
        <w:t>/__</w:t>
      </w:r>
      <w:r>
        <w:t>___</w:t>
      </w:r>
      <w:r w:rsidR="003E0B19">
        <w:t>_</w:t>
      </w:r>
      <w:r>
        <w:t>, pe baza procesului verbal de predare-primire, anexa la prezentul contract.</w:t>
      </w:r>
    </w:p>
    <w:p w:rsidR="003E0B19" w:rsidRDefault="003E0B19">
      <w:r>
        <w:br w:type="page"/>
      </w:r>
    </w:p>
    <w:p w:rsidR="00F57ED4" w:rsidRDefault="00F57ED4" w:rsidP="00F57ED4"/>
    <w:p w:rsidR="00F57ED4" w:rsidRDefault="00F57ED4" w:rsidP="00F57ED4">
      <w:pPr>
        <w:pStyle w:val="Heading2"/>
      </w:pPr>
      <w:r>
        <w:t>III. DESTINATIA BUNULUI INCHIRIAT</w:t>
      </w:r>
    </w:p>
    <w:p w:rsidR="00F57ED4" w:rsidRDefault="00F57ED4" w:rsidP="00F57ED4"/>
    <w:p w:rsidR="00F57ED4" w:rsidRDefault="00F57ED4" w:rsidP="00F57ED4">
      <w:pPr>
        <w:pStyle w:val="Heading3"/>
      </w:pPr>
      <w:r>
        <w:t>Art. 3</w:t>
      </w:r>
    </w:p>
    <w:p w:rsidR="003E0B19" w:rsidRPr="003E0B19" w:rsidRDefault="003E0B19" w:rsidP="003E0B19"/>
    <w:p w:rsidR="00F57ED4" w:rsidRDefault="00F57ED4" w:rsidP="00F57ED4">
      <w:r>
        <w:t>Spatiul inchiriat va fi folosit de chirias ca ____________________________.</w:t>
      </w:r>
    </w:p>
    <w:p w:rsidR="00F57ED4" w:rsidRDefault="00F57ED4" w:rsidP="00F57ED4"/>
    <w:p w:rsidR="00F57ED4" w:rsidRDefault="00F57ED4" w:rsidP="00F57ED4">
      <w:r>
        <w:t>Destinatia spatiului locativ inchiriat si a fiecarei camere in parte, nu va putea fi schimbata fara consimtamantul scris al proprietarului.</w:t>
      </w:r>
    </w:p>
    <w:p w:rsidR="00F57ED4" w:rsidRDefault="00F57ED4" w:rsidP="00F57ED4"/>
    <w:p w:rsidR="00F57ED4" w:rsidRDefault="00F57ED4" w:rsidP="00F57ED4">
      <w:pPr>
        <w:pStyle w:val="Heading2"/>
      </w:pPr>
      <w:r>
        <w:t>IV. DURATA</w:t>
      </w:r>
    </w:p>
    <w:p w:rsidR="00F57ED4" w:rsidRDefault="00F57ED4" w:rsidP="00F57ED4"/>
    <w:p w:rsidR="00F57ED4" w:rsidRDefault="00F57ED4" w:rsidP="00F57ED4">
      <w:pPr>
        <w:pStyle w:val="Heading3"/>
      </w:pPr>
      <w:r>
        <w:t>Art. 4</w:t>
      </w:r>
    </w:p>
    <w:p w:rsidR="00F57ED4" w:rsidRDefault="00F57ED4" w:rsidP="00F57ED4">
      <w:pPr>
        <w:spacing w:line="360" w:lineRule="auto"/>
      </w:pPr>
      <w:r>
        <w:t>Termenul de inchiriere este de _______ ani / luni, cu incepere de la ___/___/______</w:t>
      </w:r>
      <w:r w:rsidR="003E0B19">
        <w:t xml:space="preserve"> </w:t>
      </w:r>
      <w:r>
        <w:t xml:space="preserve"> pana la ___/___/______</w:t>
      </w:r>
    </w:p>
    <w:p w:rsidR="00F57ED4" w:rsidRDefault="00F57ED4" w:rsidP="00F57ED4"/>
    <w:p w:rsidR="00F57ED4" w:rsidRDefault="00F57ED4" w:rsidP="00F57ED4">
      <w:pPr>
        <w:spacing w:line="360" w:lineRule="auto"/>
      </w:pPr>
      <w:r>
        <w:t>Proprietarul poate prelungi contractul pentru aceeasi perioada de timp, sau perioade mai mici, la cererea chiriasului cu minimum ______ luni inainte de expirarea contractului.convenite intre parti.</w:t>
      </w:r>
    </w:p>
    <w:p w:rsidR="00F57ED4" w:rsidRDefault="00F57ED4" w:rsidP="00F57ED4"/>
    <w:p w:rsidR="00F57ED4" w:rsidRDefault="00F57ED4" w:rsidP="00F57ED4">
      <w:pPr>
        <w:pStyle w:val="Heading2"/>
      </w:pPr>
      <w:r>
        <w:t>V. CHIRIA</w:t>
      </w:r>
    </w:p>
    <w:p w:rsidR="00F57ED4" w:rsidRDefault="00F57ED4" w:rsidP="00F57ED4"/>
    <w:p w:rsidR="00F57ED4" w:rsidRDefault="00F57ED4" w:rsidP="00F57ED4">
      <w:pPr>
        <w:pStyle w:val="Heading3"/>
      </w:pPr>
      <w:r>
        <w:t>Art. 5</w:t>
      </w:r>
    </w:p>
    <w:p w:rsidR="00F57ED4" w:rsidRDefault="00F57ED4" w:rsidP="003E0B19">
      <w:pPr>
        <w:spacing w:line="360" w:lineRule="auto"/>
      </w:pPr>
      <w:r>
        <w:t xml:space="preserve">Chiria lunara este de ________ </w:t>
      </w:r>
      <w:r w:rsidR="00C81306">
        <w:t xml:space="preserve">Lei/Euro/USD </w:t>
      </w:r>
      <w:r>
        <w:t>si se plateste lunar, in ziua de ______ a lunii, la domiciliul locatarului.</w:t>
      </w:r>
    </w:p>
    <w:p w:rsidR="003E0B19" w:rsidRDefault="003E0B19">
      <w:r>
        <w:br w:type="page"/>
      </w:r>
    </w:p>
    <w:p w:rsidR="00F57ED4" w:rsidRDefault="00F57ED4" w:rsidP="00F57ED4"/>
    <w:p w:rsidR="00F57ED4" w:rsidRDefault="00F57ED4" w:rsidP="00F57ED4">
      <w:pPr>
        <w:pStyle w:val="Heading2"/>
      </w:pPr>
      <w:r>
        <w:t>VI. OBLIGATII SI DREPTURI</w:t>
      </w:r>
    </w:p>
    <w:p w:rsidR="00F57ED4" w:rsidRDefault="00F57ED4" w:rsidP="00F57ED4"/>
    <w:p w:rsidR="00F57ED4" w:rsidRDefault="00F57ED4" w:rsidP="00F57ED4">
      <w:pPr>
        <w:pStyle w:val="Heading3"/>
      </w:pPr>
      <w:r>
        <w:t>Art. 6</w:t>
      </w:r>
    </w:p>
    <w:p w:rsidR="00F57ED4" w:rsidRDefault="00F57ED4" w:rsidP="00F57ED4">
      <w:pPr>
        <w:pStyle w:val="Heading4"/>
      </w:pPr>
      <w:r>
        <w:t>a) Obligatiile chiriasului:</w:t>
      </w:r>
    </w:p>
    <w:p w:rsidR="00F57ED4" w:rsidRDefault="00F57ED4" w:rsidP="00F57ED4"/>
    <w:p w:rsidR="00F57ED4" w:rsidRDefault="00F57ED4" w:rsidP="00F57ED4">
      <w:pPr>
        <w:pStyle w:val="ListParagraph"/>
        <w:numPr>
          <w:ilvl w:val="0"/>
          <w:numId w:val="3"/>
        </w:numPr>
      </w:pPr>
      <w:r>
        <w:t>sa achite chiria si cheltuielile comune de intretinere la termenele convenite;</w:t>
      </w:r>
    </w:p>
    <w:p w:rsidR="00F57ED4" w:rsidRDefault="00F57ED4" w:rsidP="00F57ED4">
      <w:pPr>
        <w:pStyle w:val="ListParagraph"/>
        <w:numPr>
          <w:ilvl w:val="0"/>
          <w:numId w:val="3"/>
        </w:numPr>
      </w:pPr>
      <w:r>
        <w:t>sa foloseasca spatiul numai conform destinatiei sale;</w:t>
      </w:r>
    </w:p>
    <w:p w:rsidR="00F57ED4" w:rsidRDefault="00F57ED4" w:rsidP="00F57ED4">
      <w:pPr>
        <w:pStyle w:val="ListParagraph"/>
        <w:numPr>
          <w:ilvl w:val="0"/>
          <w:numId w:val="3"/>
        </w:numPr>
      </w:pPr>
      <w:r>
        <w:t>sa exploateze imobilul inchiriat ca un bun proprietar, evitand distrugerea, degradarea sau deteriorarea constructiilor si accesoriilor aferente;</w:t>
      </w:r>
    </w:p>
    <w:p w:rsidR="00F57ED4" w:rsidRDefault="00F57ED4" w:rsidP="00F57ED4">
      <w:pPr>
        <w:pStyle w:val="ListParagraph"/>
        <w:numPr>
          <w:ilvl w:val="0"/>
          <w:numId w:val="3"/>
        </w:numPr>
      </w:pPr>
      <w:r>
        <w:t>sa suporte costul lucrarilor de reparatie interioare si exterioare la partea de constructii si accesoriile aferente;</w:t>
      </w:r>
    </w:p>
    <w:p w:rsidR="00F57ED4" w:rsidRDefault="00F57ED4" w:rsidP="00F57ED4">
      <w:pPr>
        <w:pStyle w:val="ListParagraph"/>
        <w:numPr>
          <w:ilvl w:val="0"/>
          <w:numId w:val="3"/>
        </w:numPr>
      </w:pPr>
      <w:r>
        <w:t>sa permita proprietarului sa execute, intr-o perioada stabilita de comun acord, lucrarile de reparatie si intretinere care-i cad in sarcina;</w:t>
      </w:r>
    </w:p>
    <w:p w:rsidR="00F57ED4" w:rsidRDefault="00F57ED4" w:rsidP="00F57ED4">
      <w:pPr>
        <w:pStyle w:val="ListParagraph"/>
        <w:numPr>
          <w:ilvl w:val="0"/>
          <w:numId w:val="3"/>
        </w:numPr>
      </w:pPr>
      <w:r>
        <w:t>sa nu execute nici un fel de reparatii sau modificari in spatiul inchiriat sau la instalatiile aferente, fara acordul proprietarului;</w:t>
      </w:r>
    </w:p>
    <w:p w:rsidR="00F57ED4" w:rsidRDefault="00F57ED4" w:rsidP="00F57ED4">
      <w:pPr>
        <w:pStyle w:val="ListParagraph"/>
        <w:numPr>
          <w:ilvl w:val="0"/>
          <w:numId w:val="3"/>
        </w:numPr>
      </w:pPr>
      <w:r>
        <w:t>sa restituie proprietarului spatiul inchiriat la termenul stabilit pentru incetarea contractului;</w:t>
      </w:r>
    </w:p>
    <w:p w:rsidR="00F57ED4" w:rsidRDefault="00F57ED4" w:rsidP="00F57ED4"/>
    <w:p w:rsidR="00F57ED4" w:rsidRDefault="00F57ED4" w:rsidP="00F57ED4">
      <w:pPr>
        <w:pStyle w:val="Heading4"/>
      </w:pPr>
      <w:r>
        <w:t>b) Obligatiile proprietarului:</w:t>
      </w:r>
    </w:p>
    <w:p w:rsidR="00F57ED4" w:rsidRDefault="00F57ED4" w:rsidP="00F57ED4"/>
    <w:p w:rsidR="00F57ED4" w:rsidRDefault="00F57ED4" w:rsidP="00F57ED4">
      <w:pPr>
        <w:pStyle w:val="ListParagraph"/>
        <w:numPr>
          <w:ilvl w:val="0"/>
          <w:numId w:val="3"/>
        </w:numPr>
      </w:pPr>
      <w:r>
        <w:t>sa predea spatiul, pe baza de proces verbal, la data de ___/___/______.</w:t>
      </w:r>
    </w:p>
    <w:p w:rsidR="00F57ED4" w:rsidRDefault="00F57ED4" w:rsidP="00F57ED4">
      <w:pPr>
        <w:pStyle w:val="ListParagraph"/>
        <w:numPr>
          <w:ilvl w:val="0"/>
          <w:numId w:val="3"/>
        </w:numPr>
      </w:pPr>
      <w:r>
        <w:t>sa asigure folosinta spatiului inchiriat pe toata durata prezentului contract</w:t>
      </w:r>
    </w:p>
    <w:p w:rsidR="00F57ED4" w:rsidRDefault="00F57ED4" w:rsidP="00F57ED4">
      <w:pPr>
        <w:pStyle w:val="ListParagraph"/>
        <w:numPr>
          <w:ilvl w:val="0"/>
          <w:numId w:val="3"/>
        </w:numPr>
      </w:pPr>
      <w:r>
        <w:t>sa execute pe cheltuiala sa lucrarile de intretinere la elementele de constructii si la instalatii, devenite necesare ca urmare a uzurii normale a acestora, pe toata durata contractului;</w:t>
      </w:r>
    </w:p>
    <w:p w:rsidR="00F57ED4" w:rsidRDefault="00F57ED4" w:rsidP="00F57ED4"/>
    <w:p w:rsidR="00F57ED4" w:rsidRDefault="00F57ED4" w:rsidP="00F57ED4">
      <w:pPr>
        <w:pStyle w:val="Heading2"/>
      </w:pPr>
      <w:r>
        <w:t>VII. RASPUNDEREA CONTRACTUALA</w:t>
      </w:r>
    </w:p>
    <w:p w:rsidR="00F57ED4" w:rsidRDefault="00F57ED4" w:rsidP="00F57ED4"/>
    <w:p w:rsidR="00F57ED4" w:rsidRDefault="00F57ED4" w:rsidP="00F57ED4">
      <w:pPr>
        <w:pStyle w:val="Heading3"/>
      </w:pPr>
      <w:r>
        <w:t>Art. 7</w:t>
      </w:r>
    </w:p>
    <w:p w:rsidR="00F57ED4" w:rsidRDefault="00F57ED4" w:rsidP="003E0B19">
      <w:pPr>
        <w:spacing w:line="360" w:lineRule="auto"/>
      </w:pPr>
      <w:r>
        <w:t xml:space="preserve">In cazul in care chiriasul nu achita proprietarului chiria datorata la termenele prevazute in prezentul contract, datoreaza suma de__________ </w:t>
      </w:r>
      <w:r w:rsidR="00C81306">
        <w:t xml:space="preserve">Lei/Euro/USD </w:t>
      </w:r>
      <w:r>
        <w:t>, cu titlul de penalitati de intarziere.</w:t>
      </w:r>
    </w:p>
    <w:p w:rsidR="003E0B19" w:rsidRDefault="003E0B19">
      <w:r>
        <w:br w:type="page"/>
      </w:r>
    </w:p>
    <w:p w:rsidR="00F57ED4" w:rsidRDefault="00F57ED4" w:rsidP="00F57ED4">
      <w:pPr>
        <w:pStyle w:val="Heading3"/>
      </w:pPr>
      <w:r>
        <w:lastRenderedPageBreak/>
        <w:t>Art. 8</w:t>
      </w:r>
    </w:p>
    <w:p w:rsidR="00F57ED4" w:rsidRDefault="00F57ED4" w:rsidP="003E0B19">
      <w:pPr>
        <w:spacing w:line="360" w:lineRule="auto"/>
      </w:pPr>
      <w:r>
        <w:t xml:space="preserve">In cazul in care chiriasul nu-si executa obligatia privind efectuarea reparatiilor care-i cad in sarcina, producand astfel deteriorarea spatiului inchiriat, datoreaza suma de _____________ </w:t>
      </w:r>
      <w:r w:rsidR="00C81306">
        <w:t>Lei/Euro/USD</w:t>
      </w:r>
      <w:r>
        <w:t>, cu titlu de daune interese.</w:t>
      </w:r>
    </w:p>
    <w:p w:rsidR="00F57ED4" w:rsidRDefault="00F57ED4" w:rsidP="003E0B19">
      <w:pPr>
        <w:pStyle w:val="Heading3"/>
      </w:pPr>
      <w:r>
        <w:t>Art. 9</w:t>
      </w:r>
    </w:p>
    <w:p w:rsidR="00F57ED4" w:rsidRDefault="00F57ED4" w:rsidP="003E0B19">
      <w:pPr>
        <w:spacing w:line="360" w:lineRule="auto"/>
      </w:pPr>
      <w:r>
        <w:t xml:space="preserve">In cazul in care chiriasul foloseote spatiul contrar destinatiei stabilite, datoreaza suma de __________ </w:t>
      </w:r>
      <w:r w:rsidR="00C81306">
        <w:t>Lei/Euro/USD</w:t>
      </w:r>
      <w:r>
        <w:t>, cu titlu de daune interese.</w:t>
      </w:r>
    </w:p>
    <w:p w:rsidR="00F57ED4" w:rsidRDefault="00F57ED4" w:rsidP="003E0B19">
      <w:pPr>
        <w:pStyle w:val="Heading3"/>
      </w:pPr>
      <w:r>
        <w:t>Art. 10</w:t>
      </w:r>
    </w:p>
    <w:p w:rsidR="00F57ED4" w:rsidRDefault="00F57ED4" w:rsidP="003E0B19">
      <w:pPr>
        <w:spacing w:line="360" w:lineRule="auto"/>
      </w:pPr>
      <w:r>
        <w:t xml:space="preserve">Daca proprietarul nu-si executa obligatia de a efectua lucrarile de reparatie care-i cad in sarcina, va datora chiriaoului suma de ____________ </w:t>
      </w:r>
      <w:r w:rsidR="00C81306">
        <w:t>Lei/Euro/USD</w:t>
      </w:r>
      <w:r>
        <w:t>, cu titlu de daune interese.</w:t>
      </w:r>
    </w:p>
    <w:p w:rsidR="00F57ED4" w:rsidRDefault="00F57ED4" w:rsidP="003E0B19">
      <w:pPr>
        <w:pStyle w:val="Heading3"/>
      </w:pPr>
      <w:r>
        <w:t>Art. 11</w:t>
      </w:r>
    </w:p>
    <w:p w:rsidR="00F57ED4" w:rsidRDefault="00F57ED4" w:rsidP="00F57ED4">
      <w:r>
        <w:t>Riscul pieirii fortuite a bunului este suportat in toate cazurile de proprietar.</w:t>
      </w:r>
    </w:p>
    <w:p w:rsidR="00F57ED4" w:rsidRDefault="00F57ED4" w:rsidP="003E0B19">
      <w:pPr>
        <w:pStyle w:val="Heading3"/>
      </w:pPr>
      <w:r>
        <w:t>Art. 12</w:t>
      </w:r>
    </w:p>
    <w:p w:rsidR="00F57ED4" w:rsidRDefault="00F57ED4" w:rsidP="00F57ED4">
      <w:r>
        <w:t>Neindeplinirea, in parte sau in totalitate, a conditiilor stabilite prin prezentul contract si la termenele fixate, da dreptul proprietarului, ca fara somatie sa considere contractul reziliat.</w:t>
      </w:r>
    </w:p>
    <w:p w:rsidR="00F57ED4" w:rsidRDefault="00F57ED4" w:rsidP="00F57ED4"/>
    <w:p w:rsidR="00F57ED4" w:rsidRDefault="00E46DDB" w:rsidP="003E0B19">
      <w:pPr>
        <w:pStyle w:val="Heading2"/>
      </w:pPr>
      <w:r>
        <w:t>VIII. INTERDICTIA SUBI</w:t>
      </w:r>
      <w:r w:rsidR="00F57ED4">
        <w:t>NCHIRIERII SAU CEDARII SPATIULUI</w:t>
      </w:r>
    </w:p>
    <w:p w:rsidR="00F57ED4" w:rsidRDefault="00F57ED4" w:rsidP="00F57ED4"/>
    <w:p w:rsidR="00F57ED4" w:rsidRDefault="00F57ED4" w:rsidP="003E0B19">
      <w:pPr>
        <w:pStyle w:val="Heading3"/>
      </w:pPr>
      <w:r>
        <w:t>Art. 13</w:t>
      </w:r>
    </w:p>
    <w:p w:rsidR="00F57ED4" w:rsidRDefault="003E0B19" w:rsidP="00F57ED4">
      <w:r>
        <w:t>Este absolut interzisa subi</w:t>
      </w:r>
      <w:r w:rsidR="00F57ED4">
        <w:t>nchirierea sau cedarea sub orice forma, totala sau partiala a imobilului inchiriat, fara aprobarea scrisa a proprietarului.</w:t>
      </w:r>
    </w:p>
    <w:p w:rsidR="00F57ED4" w:rsidRDefault="00F57ED4" w:rsidP="003E0B19">
      <w:pPr>
        <w:pStyle w:val="Heading3"/>
      </w:pPr>
      <w:r>
        <w:t>Art. 14</w:t>
      </w:r>
    </w:p>
    <w:p w:rsidR="00F57ED4" w:rsidRDefault="00F57ED4" w:rsidP="00F57ED4">
      <w:r>
        <w:t>Imobilul este destinat exclusiv uzului titularului de contract si membrilor familiei sale. Introducerea unei terte persoane in spatiul inchiriat, sub forma de asociere, colabora</w:t>
      </w:r>
      <w:r w:rsidR="0093508C">
        <w:t>re, etc., se considera ca o subi</w:t>
      </w:r>
      <w:r>
        <w:t xml:space="preserve">nchiriere si atrage dupa sine rezilierea contractului si plata de daune interese in valoare de ______ </w:t>
      </w:r>
      <w:r w:rsidR="00C81306">
        <w:t>Lei/Euro/USD</w:t>
      </w:r>
    </w:p>
    <w:p w:rsidR="00F57ED4" w:rsidRDefault="00F57ED4" w:rsidP="00F57ED4"/>
    <w:p w:rsidR="00F57ED4" w:rsidRDefault="00F57ED4" w:rsidP="003E0B19">
      <w:pPr>
        <w:pStyle w:val="Heading2"/>
      </w:pPr>
      <w:r>
        <w:t>IX. IMBUNATATIRI</w:t>
      </w:r>
    </w:p>
    <w:p w:rsidR="00F57ED4" w:rsidRDefault="00F57ED4" w:rsidP="00F57ED4"/>
    <w:p w:rsidR="00F57ED4" w:rsidRDefault="00F57ED4" w:rsidP="003E0B19">
      <w:pPr>
        <w:pStyle w:val="Heading3"/>
      </w:pPr>
      <w:r>
        <w:t>Art. 15</w:t>
      </w:r>
    </w:p>
    <w:p w:rsidR="00F57ED4" w:rsidRDefault="00F57ED4" w:rsidP="00F57ED4">
      <w:r>
        <w:t>Orice imbunatatiri, transformari sau instalatii s-ar face de chiriasi, raman bunuri castigate spatiului inchiriat din momentul executarii lor, fara ca prin aceasta sa le poata opune drept compensatie pentru stricaciunile facute sau pentru alte sume datorate de el proprietarului ca daune interese pentru violarea dispozitiunilor din acest contract. Ele nu se vor putea face decat cu autorizatia scrisa a proprietarului</w:t>
      </w:r>
    </w:p>
    <w:p w:rsidR="003E0B19" w:rsidRDefault="003E0B19" w:rsidP="00F57ED4"/>
    <w:p w:rsidR="00F57ED4" w:rsidRDefault="00F57ED4" w:rsidP="003E0B19">
      <w:pPr>
        <w:pStyle w:val="Heading3"/>
      </w:pPr>
      <w:r>
        <w:t>Art. 16</w:t>
      </w:r>
    </w:p>
    <w:p w:rsidR="00F57ED4" w:rsidRDefault="00F57ED4" w:rsidP="00F57ED4">
      <w:r>
        <w:t>Instalarea de antene pentru receptionarea de semnale audio-vizuale, altele decat cele cu care au fost dotate imobilele din constructie, se va face numai cu acordul proprietarului, pe cheltuiala chiriasului, acesta din urma avand obligatia sa obtina si celelalte avize necesare si sa plateasca taxele si costul abonamentelor conform reglementarilor legale.</w:t>
      </w:r>
    </w:p>
    <w:p w:rsidR="00F57ED4" w:rsidRDefault="00F57ED4" w:rsidP="003E0B19">
      <w:pPr>
        <w:pStyle w:val="Heading3"/>
      </w:pPr>
      <w:r>
        <w:t>Art. 17</w:t>
      </w:r>
    </w:p>
    <w:p w:rsidR="00F57ED4" w:rsidRDefault="003E0B19" w:rsidP="00F57ED4">
      <w:r>
        <w:t>Chirias</w:t>
      </w:r>
      <w:r w:rsidR="00F57ED4">
        <w:t>ul va putea monta firme sau reclame numai cu acordul proprietarului, i</w:t>
      </w:r>
      <w:r>
        <w:t>n locurile acceptate de acesta s</w:t>
      </w:r>
      <w:r w:rsidR="00F57ED4">
        <w:t>i dupa obtinerea avizului organelor locale.</w:t>
      </w:r>
    </w:p>
    <w:p w:rsidR="00F57ED4" w:rsidRDefault="00F57ED4" w:rsidP="00F57ED4"/>
    <w:p w:rsidR="00F57ED4" w:rsidRDefault="00F57ED4" w:rsidP="003E0B19">
      <w:pPr>
        <w:pStyle w:val="Heading2"/>
      </w:pPr>
      <w:r>
        <w:t>X. FORTA MAJORA</w:t>
      </w:r>
    </w:p>
    <w:p w:rsidR="00F57ED4" w:rsidRDefault="00F57ED4" w:rsidP="00F57ED4"/>
    <w:p w:rsidR="00F57ED4" w:rsidRDefault="00F57ED4" w:rsidP="003E0B19">
      <w:pPr>
        <w:pStyle w:val="Heading3"/>
      </w:pPr>
      <w:r>
        <w:t>Art. 18</w:t>
      </w:r>
    </w:p>
    <w:p w:rsidR="00F57ED4" w:rsidRDefault="00F57ED4" w:rsidP="00F57ED4">
      <w:r>
        <w:t>Forta majora exonereaza partile de raspundere in cazul executarii necorespunzatoare sau cu intarziere a obligatiilor asumate prin prezentul contract. Prin forta majora se intelege un eveniment independent de vointa partilor, imprevizibil si insurmontabil, aparut dupa incheierea contractului care impiedica partile sa-si execute obligatiile asumate.</w:t>
      </w:r>
    </w:p>
    <w:p w:rsidR="00F57ED4" w:rsidRDefault="00F57ED4" w:rsidP="00F57ED4"/>
    <w:p w:rsidR="00F57ED4" w:rsidRDefault="00F57ED4" w:rsidP="003E0B19">
      <w:pPr>
        <w:pStyle w:val="Heading2"/>
      </w:pPr>
      <w:r>
        <w:t>XI. SOLUTIONAREA LITIGIILOR</w:t>
      </w:r>
    </w:p>
    <w:p w:rsidR="00F57ED4" w:rsidRDefault="00F57ED4" w:rsidP="00F57ED4"/>
    <w:p w:rsidR="00F57ED4" w:rsidRDefault="00F57ED4" w:rsidP="003E0B19">
      <w:pPr>
        <w:pStyle w:val="Heading3"/>
      </w:pPr>
      <w:r>
        <w:t>Art. 19</w:t>
      </w:r>
    </w:p>
    <w:p w:rsidR="00F57ED4" w:rsidRDefault="00F57ED4" w:rsidP="00F57ED4">
      <w:r>
        <w:t>Orice litigiu decurgand din sau in legatura cu acest contract, se va solutiona de catre instantele judecatore</w:t>
      </w:r>
      <w:r w:rsidR="003E0B19">
        <w:t>s</w:t>
      </w:r>
      <w:r>
        <w:t>ti competente.</w:t>
      </w:r>
    </w:p>
    <w:p w:rsidR="00F57ED4" w:rsidRDefault="00F57ED4" w:rsidP="00F57ED4"/>
    <w:p w:rsidR="00F57ED4" w:rsidRDefault="00F57ED4" w:rsidP="00F57ED4">
      <w:r>
        <w:t xml:space="preserve"> Prezentul contract s-a incheiat astazi ___</w:t>
      </w:r>
      <w:r w:rsidR="003E0B19">
        <w:t>/</w:t>
      </w:r>
      <w:r>
        <w:t>___</w:t>
      </w:r>
      <w:r w:rsidR="003E0B19">
        <w:t>/___</w:t>
      </w:r>
      <w:r>
        <w:t>___ in _</w:t>
      </w:r>
      <w:r w:rsidR="003E0B19">
        <w:t>__</w:t>
      </w:r>
      <w:r>
        <w:t xml:space="preserve"> exemplare.</w:t>
      </w:r>
    </w:p>
    <w:p w:rsidR="00F57ED4" w:rsidRDefault="00F57ED4" w:rsidP="00F57ED4"/>
    <w:p w:rsidR="002448A3" w:rsidRDefault="00F57ED4" w:rsidP="00F57ED4">
      <w:pPr>
        <w:rPr>
          <w:b/>
          <w:sz w:val="36"/>
          <w:szCs w:val="36"/>
        </w:rPr>
      </w:pPr>
      <w:r>
        <w:t xml:space="preserve"> </w:t>
      </w:r>
      <w:r w:rsidR="003E0B19">
        <w:rPr>
          <w:b/>
          <w:sz w:val="36"/>
          <w:szCs w:val="36"/>
        </w:rPr>
        <w:t xml:space="preserve">     </w:t>
      </w:r>
      <w:r w:rsidRPr="003E0B19">
        <w:rPr>
          <w:b/>
          <w:sz w:val="36"/>
          <w:szCs w:val="36"/>
        </w:rPr>
        <w:t xml:space="preserve">PROPRIETAR                       </w:t>
      </w:r>
      <w:r w:rsidR="003E0B19">
        <w:rPr>
          <w:b/>
          <w:sz w:val="36"/>
          <w:szCs w:val="36"/>
        </w:rPr>
        <w:t xml:space="preserve">                               </w:t>
      </w:r>
      <w:r w:rsidRPr="003E0B19">
        <w:rPr>
          <w:b/>
          <w:sz w:val="36"/>
          <w:szCs w:val="36"/>
        </w:rPr>
        <w:t>CHIRIAS</w:t>
      </w:r>
    </w:p>
    <w:p w:rsidR="003E0B19" w:rsidRDefault="003E0B19" w:rsidP="00F57ED4">
      <w:pPr>
        <w:rPr>
          <w:b/>
          <w:sz w:val="36"/>
          <w:szCs w:val="36"/>
        </w:rPr>
      </w:pPr>
    </w:p>
    <w:p w:rsidR="003E0B19" w:rsidRPr="003E0B19" w:rsidRDefault="003E0B19" w:rsidP="00F57ED4">
      <w:pPr>
        <w:rPr>
          <w:b/>
          <w:sz w:val="36"/>
          <w:szCs w:val="36"/>
        </w:rPr>
      </w:pPr>
      <w:r>
        <w:rPr>
          <w:b/>
          <w:sz w:val="36"/>
          <w:szCs w:val="36"/>
        </w:rPr>
        <w:t>_________________                                ___________________</w:t>
      </w:r>
    </w:p>
    <w:sectPr w:rsidR="003E0B19" w:rsidRPr="003E0B19" w:rsidSect="008B4172">
      <w:headerReference w:type="even" r:id="rId7"/>
      <w:headerReference w:type="default" r:id="rId8"/>
      <w:footerReference w:type="even" r:id="rId9"/>
      <w:footerReference w:type="default" r:id="rId10"/>
      <w:headerReference w:type="first" r:id="rId11"/>
      <w:footerReference w:type="first" r:id="rId12"/>
      <w:pgSz w:w="12240" w:h="15840"/>
      <w:pgMar w:top="567" w:right="1440" w:bottom="993" w:left="1440" w:header="68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805" w:rsidRDefault="00BA1805" w:rsidP="00021277">
      <w:pPr>
        <w:spacing w:after="0" w:line="240" w:lineRule="auto"/>
      </w:pPr>
      <w:r>
        <w:separator/>
      </w:r>
    </w:p>
  </w:endnote>
  <w:endnote w:type="continuationSeparator" w:id="0">
    <w:p w:rsidR="00BA1805" w:rsidRDefault="00BA1805" w:rsidP="000212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277" w:rsidRDefault="00021277" w:rsidP="00F0642F">
    <w:pPr>
      <w:rPr>
        <w:lang w:val="ro-RO"/>
      </w:rPr>
    </w:pPr>
    <w:r>
      <w:tab/>
    </w:r>
    <w:r>
      <w:rPr>
        <w:noProof/>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-9525</wp:posOffset>
          </wp:positionV>
          <wp:extent cx="457200" cy="432435"/>
          <wp:effectExtent l="19050" t="0" r="0" b="0"/>
          <wp:wrapTight wrapText="bothSides">
            <wp:wrapPolygon edited="0">
              <wp:start x="-900" y="0"/>
              <wp:lineTo x="-900" y="20934"/>
              <wp:lineTo x="21600" y="20934"/>
              <wp:lineTo x="21600" y="0"/>
              <wp:lineTo x="-900" y="0"/>
            </wp:wrapPolygon>
          </wp:wrapTight>
          <wp:docPr id="1" name="Picture 1" descr="Fav_of_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v_of_21"/>
                  <pic:cNvPicPr>
                    <a:picLocks noChangeAspect="1" noChangeArrowheads="1"/>
                  </pic:cNvPicPr>
                </pic:nvPicPr>
                <pic:blipFill>
                  <a:blip r:embed="rId1"/>
                  <a:srcRect/>
                  <a:stretch>
                    <a:fillRect/>
                  </a:stretch>
                </pic:blipFill>
                <pic:spPr bwMode="auto">
                  <a:xfrm>
                    <a:off x="0" y="0"/>
                    <a:ext cx="457200" cy="432435"/>
                  </a:xfrm>
                  <a:prstGeom prst="rect">
                    <a:avLst/>
                  </a:prstGeom>
                  <a:noFill/>
                </pic:spPr>
              </pic:pic>
            </a:graphicData>
          </a:graphic>
        </wp:anchor>
      </w:drawing>
    </w:r>
    <w:r w:rsidR="00F0642F">
      <w:t xml:space="preserve">                                                </w:t>
    </w:r>
    <w:r w:rsidR="008B4172">
      <w:t xml:space="preserve">    </w:t>
    </w:r>
    <w:hyperlink r:id="rId2" w:history="1">
      <w:r w:rsidRPr="00B05D33">
        <w:rPr>
          <w:rStyle w:val="Hyperlink"/>
          <w:lang w:val="ro-RO"/>
        </w:rPr>
        <w:t>www.oficial.ro</w:t>
      </w:r>
    </w:hyperlink>
    <w:r>
      <w:rPr>
        <w:lang w:val="ro-RO"/>
      </w:rPr>
      <w:t xml:space="preserve"> formulare  acte</w:t>
    </w:r>
    <w:r w:rsidR="00F0642F">
      <w:rPr>
        <w:lang w:val="ro-RO"/>
      </w:rPr>
      <w:t xml:space="preserve">     </w:t>
    </w:r>
    <w:sdt>
      <w:sdtPr>
        <w:id w:val="250395305"/>
        <w:docPartObj>
          <w:docPartGallery w:val="Page Numbers (Top of Page)"/>
          <w:docPartUnique/>
        </w:docPartObj>
      </w:sdtPr>
      <w:sdtContent>
        <w:r w:rsidR="00F0642F">
          <w:t xml:space="preserve">                          Pag. </w:t>
        </w:r>
        <w:fldSimple w:instr=" PAGE ">
          <w:r w:rsidR="0093508C">
            <w:rPr>
              <w:noProof/>
            </w:rPr>
            <w:t>4</w:t>
          </w:r>
        </w:fldSimple>
        <w:r w:rsidR="00F0642F">
          <w:t xml:space="preserve"> din </w:t>
        </w:r>
        <w:fldSimple w:instr=" NUMPAGES  ">
          <w:r w:rsidR="0093508C">
            <w:rPr>
              <w:noProof/>
            </w:rPr>
            <w:t>5</w:t>
          </w:r>
        </w:fldSimple>
      </w:sdtContent>
    </w:sdt>
    <w:r>
      <w:rPr>
        <w:lang w:val="ro-RO"/>
      </w:rPr>
      <w:tab/>
    </w:r>
  </w:p>
  <w:p w:rsidR="00AC208C" w:rsidRDefault="00AC208C"/>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805" w:rsidRDefault="00BA1805" w:rsidP="00021277">
      <w:pPr>
        <w:spacing w:after="0" w:line="240" w:lineRule="auto"/>
      </w:pPr>
      <w:r>
        <w:separator/>
      </w:r>
    </w:p>
  </w:footnote>
  <w:footnote w:type="continuationSeparator" w:id="0">
    <w:p w:rsidR="00BA1805" w:rsidRDefault="00BA1805" w:rsidP="0002127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7C6" w:rsidRDefault="00AF6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C231C"/>
    <w:multiLevelType w:val="hybridMultilevel"/>
    <w:tmpl w:val="6416F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683245"/>
    <w:multiLevelType w:val="hybridMultilevel"/>
    <w:tmpl w:val="8D0A440A"/>
    <w:lvl w:ilvl="0" w:tplc="C442B91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173F28"/>
    <w:multiLevelType w:val="hybridMultilevel"/>
    <w:tmpl w:val="440854AE"/>
    <w:lvl w:ilvl="0" w:tplc="C442B91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EE5922"/>
    <w:multiLevelType w:val="multilevel"/>
    <w:tmpl w:val="A64E7D54"/>
    <w:lvl w:ilvl="0">
      <w:start w:val="1"/>
      <w:numFmt w:val="none"/>
      <w:pStyle w:val="Heading1"/>
      <w:lvlText w:val=""/>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isLg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20"/>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3E0B19"/>
    <w:rsid w:val="00017707"/>
    <w:rsid w:val="00021277"/>
    <w:rsid w:val="00054FBF"/>
    <w:rsid w:val="000851D0"/>
    <w:rsid w:val="00096E10"/>
    <w:rsid w:val="000A0229"/>
    <w:rsid w:val="000B1264"/>
    <w:rsid w:val="000C06B6"/>
    <w:rsid w:val="000D2CBF"/>
    <w:rsid w:val="0010367B"/>
    <w:rsid w:val="00146E2A"/>
    <w:rsid w:val="00166921"/>
    <w:rsid w:val="00175196"/>
    <w:rsid w:val="001D42FB"/>
    <w:rsid w:val="001E5E11"/>
    <w:rsid w:val="001E777D"/>
    <w:rsid w:val="001F09C6"/>
    <w:rsid w:val="00223664"/>
    <w:rsid w:val="002448A3"/>
    <w:rsid w:val="002538C4"/>
    <w:rsid w:val="00254B08"/>
    <w:rsid w:val="002A2E3E"/>
    <w:rsid w:val="002C39B6"/>
    <w:rsid w:val="002E22A7"/>
    <w:rsid w:val="002F3FE1"/>
    <w:rsid w:val="00301EF7"/>
    <w:rsid w:val="00312990"/>
    <w:rsid w:val="00320077"/>
    <w:rsid w:val="00325C41"/>
    <w:rsid w:val="003509AA"/>
    <w:rsid w:val="00353D54"/>
    <w:rsid w:val="003556A5"/>
    <w:rsid w:val="00375B42"/>
    <w:rsid w:val="003A516C"/>
    <w:rsid w:val="003B0821"/>
    <w:rsid w:val="003C1D2F"/>
    <w:rsid w:val="003C7172"/>
    <w:rsid w:val="003E0B19"/>
    <w:rsid w:val="003E6204"/>
    <w:rsid w:val="003E6D83"/>
    <w:rsid w:val="003F1F37"/>
    <w:rsid w:val="003F2CC1"/>
    <w:rsid w:val="0040590E"/>
    <w:rsid w:val="00417A3B"/>
    <w:rsid w:val="00424BE4"/>
    <w:rsid w:val="004333EC"/>
    <w:rsid w:val="00437721"/>
    <w:rsid w:val="00453713"/>
    <w:rsid w:val="0046329F"/>
    <w:rsid w:val="00466BBC"/>
    <w:rsid w:val="004766D2"/>
    <w:rsid w:val="004D5DBD"/>
    <w:rsid w:val="004E24D1"/>
    <w:rsid w:val="004F402C"/>
    <w:rsid w:val="00504346"/>
    <w:rsid w:val="00516A9C"/>
    <w:rsid w:val="0053027B"/>
    <w:rsid w:val="00545C16"/>
    <w:rsid w:val="00547658"/>
    <w:rsid w:val="005539B2"/>
    <w:rsid w:val="0057280A"/>
    <w:rsid w:val="00580595"/>
    <w:rsid w:val="00596EA3"/>
    <w:rsid w:val="005B44BD"/>
    <w:rsid w:val="005C01E1"/>
    <w:rsid w:val="005E711E"/>
    <w:rsid w:val="005F4FE1"/>
    <w:rsid w:val="005F524F"/>
    <w:rsid w:val="00607AA0"/>
    <w:rsid w:val="0064509C"/>
    <w:rsid w:val="00682A84"/>
    <w:rsid w:val="006B0A45"/>
    <w:rsid w:val="006D4C11"/>
    <w:rsid w:val="00747217"/>
    <w:rsid w:val="00750639"/>
    <w:rsid w:val="007A79B4"/>
    <w:rsid w:val="007C24C5"/>
    <w:rsid w:val="00803803"/>
    <w:rsid w:val="00816A69"/>
    <w:rsid w:val="00843E46"/>
    <w:rsid w:val="008440BB"/>
    <w:rsid w:val="008441D5"/>
    <w:rsid w:val="00846505"/>
    <w:rsid w:val="00865D36"/>
    <w:rsid w:val="00870E6E"/>
    <w:rsid w:val="00873E9C"/>
    <w:rsid w:val="008952FD"/>
    <w:rsid w:val="00895756"/>
    <w:rsid w:val="008B4172"/>
    <w:rsid w:val="008B48A7"/>
    <w:rsid w:val="008C4C47"/>
    <w:rsid w:val="008E23A0"/>
    <w:rsid w:val="0092505E"/>
    <w:rsid w:val="0093508C"/>
    <w:rsid w:val="00961C08"/>
    <w:rsid w:val="00964BBC"/>
    <w:rsid w:val="00970F4F"/>
    <w:rsid w:val="0098239A"/>
    <w:rsid w:val="00993B3E"/>
    <w:rsid w:val="009B34D6"/>
    <w:rsid w:val="009B4ACE"/>
    <w:rsid w:val="009B57BF"/>
    <w:rsid w:val="009C433F"/>
    <w:rsid w:val="009C701C"/>
    <w:rsid w:val="009D2776"/>
    <w:rsid w:val="009D32EE"/>
    <w:rsid w:val="009D5DF5"/>
    <w:rsid w:val="009F7152"/>
    <w:rsid w:val="00A103EA"/>
    <w:rsid w:val="00A56ADB"/>
    <w:rsid w:val="00A83C63"/>
    <w:rsid w:val="00A878C3"/>
    <w:rsid w:val="00AB09BA"/>
    <w:rsid w:val="00AB4DB9"/>
    <w:rsid w:val="00AC208C"/>
    <w:rsid w:val="00AC42F3"/>
    <w:rsid w:val="00AE2FBD"/>
    <w:rsid w:val="00AF493E"/>
    <w:rsid w:val="00AF67C6"/>
    <w:rsid w:val="00B14F92"/>
    <w:rsid w:val="00B21F2B"/>
    <w:rsid w:val="00B400C3"/>
    <w:rsid w:val="00B428F6"/>
    <w:rsid w:val="00B617B9"/>
    <w:rsid w:val="00B61B8F"/>
    <w:rsid w:val="00B84844"/>
    <w:rsid w:val="00BA1805"/>
    <w:rsid w:val="00BB2ABE"/>
    <w:rsid w:val="00BB39DE"/>
    <w:rsid w:val="00BB71A2"/>
    <w:rsid w:val="00BE7BBC"/>
    <w:rsid w:val="00C13B18"/>
    <w:rsid w:val="00C33F8E"/>
    <w:rsid w:val="00C35222"/>
    <w:rsid w:val="00C37803"/>
    <w:rsid w:val="00C542E9"/>
    <w:rsid w:val="00C81306"/>
    <w:rsid w:val="00C9705A"/>
    <w:rsid w:val="00CA6313"/>
    <w:rsid w:val="00D0016F"/>
    <w:rsid w:val="00D150F6"/>
    <w:rsid w:val="00D24048"/>
    <w:rsid w:val="00D25889"/>
    <w:rsid w:val="00D26D50"/>
    <w:rsid w:val="00D619A1"/>
    <w:rsid w:val="00D8138E"/>
    <w:rsid w:val="00D90BA8"/>
    <w:rsid w:val="00DE0788"/>
    <w:rsid w:val="00E0224C"/>
    <w:rsid w:val="00E168F7"/>
    <w:rsid w:val="00E24D08"/>
    <w:rsid w:val="00E46DDB"/>
    <w:rsid w:val="00E71FA4"/>
    <w:rsid w:val="00E7407A"/>
    <w:rsid w:val="00E910EB"/>
    <w:rsid w:val="00E93C23"/>
    <w:rsid w:val="00EB3DDF"/>
    <w:rsid w:val="00EF0A2B"/>
    <w:rsid w:val="00EF1D97"/>
    <w:rsid w:val="00EF6984"/>
    <w:rsid w:val="00F03FF2"/>
    <w:rsid w:val="00F0642F"/>
    <w:rsid w:val="00F10FFE"/>
    <w:rsid w:val="00F57ED4"/>
    <w:rsid w:val="00FA2A72"/>
    <w:rsid w:val="00FA5DA4"/>
    <w:rsid w:val="00FA751A"/>
    <w:rsid w:val="00FC027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713"/>
  </w:style>
  <w:style w:type="paragraph" w:styleId="Heading1">
    <w:name w:val="heading 1"/>
    <w:basedOn w:val="Normal"/>
    <w:next w:val="Normal"/>
    <w:link w:val="Heading1Char"/>
    <w:uiPriority w:val="9"/>
    <w:qFormat/>
    <w:rsid w:val="00453713"/>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57E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57ED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57ED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53713"/>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53713"/>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5371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5371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5371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371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5371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5371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45371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5371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5371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5371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5371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53713"/>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semiHidden/>
    <w:unhideWhenUsed/>
    <w:rsid w:val="000212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21277"/>
  </w:style>
  <w:style w:type="paragraph" w:styleId="Footer">
    <w:name w:val="footer"/>
    <w:basedOn w:val="Normal"/>
    <w:link w:val="FooterChar"/>
    <w:uiPriority w:val="99"/>
    <w:unhideWhenUsed/>
    <w:rsid w:val="000212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1277"/>
  </w:style>
  <w:style w:type="character" w:styleId="Hyperlink">
    <w:name w:val="Hyperlink"/>
    <w:basedOn w:val="DefaultParagraphFont"/>
    <w:rsid w:val="00021277"/>
    <w:rPr>
      <w:color w:val="0000FF"/>
      <w:u w:val="single"/>
    </w:rPr>
  </w:style>
  <w:style w:type="paragraph" w:styleId="ListParagraph">
    <w:name w:val="List Paragraph"/>
    <w:basedOn w:val="Normal"/>
    <w:uiPriority w:val="34"/>
    <w:qFormat/>
    <w:rsid w:val="00F57ED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http://www.oficial.ro/"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ppData\Roaming\Microsoft\Templates\Oficial%20W2007_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Oficial W2007_4.dotx</Template>
  <TotalTime>25</TotalTime>
  <Pages>5</Pages>
  <Words>945</Words>
  <Characters>5390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us</cp:lastModifiedBy>
  <cp:revision>4</cp:revision>
  <dcterms:created xsi:type="dcterms:W3CDTF">2013-07-01T07:05:00Z</dcterms:created>
  <dcterms:modified xsi:type="dcterms:W3CDTF">2013-07-01T07:31:00Z</dcterms:modified>
</cp:coreProperties>
</file>